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3063B" w14:textId="77777777" w:rsidR="004262DF" w:rsidRPr="00747B39" w:rsidRDefault="004262DF" w:rsidP="004262DF">
      <w:pPr>
        <w:pStyle w:val="NoSpacing"/>
        <w:tabs>
          <w:tab w:val="left" w:pos="1440"/>
        </w:tabs>
      </w:pPr>
      <w:r w:rsidRPr="00747B39">
        <w:rPr>
          <w:u w:val="single"/>
        </w:rPr>
        <w:t>Jane HENDE</w:t>
      </w:r>
      <w:r w:rsidRPr="00747B39">
        <w:t xml:space="preserve">    </w:t>
      </w:r>
      <w:proofErr w:type="gramStart"/>
      <w:r w:rsidRPr="00747B39">
        <w:t xml:space="preserve">   (</w:t>
      </w:r>
      <w:proofErr w:type="gramEnd"/>
      <w:r w:rsidRPr="00747B39">
        <w:t>d.1462)</w:t>
      </w:r>
    </w:p>
    <w:p w14:paraId="7712BFF3" w14:textId="77777777" w:rsidR="004262DF" w:rsidRPr="00747B39" w:rsidRDefault="004262DF" w:rsidP="004262DF">
      <w:pPr>
        <w:pStyle w:val="NoSpacing"/>
        <w:tabs>
          <w:tab w:val="left" w:pos="1440"/>
        </w:tabs>
      </w:pPr>
    </w:p>
    <w:p w14:paraId="255AC829" w14:textId="77777777" w:rsidR="004262DF" w:rsidRPr="00747B39" w:rsidRDefault="004262DF" w:rsidP="004262DF">
      <w:pPr>
        <w:pStyle w:val="NoSpacing"/>
        <w:tabs>
          <w:tab w:val="left" w:pos="1440"/>
        </w:tabs>
      </w:pPr>
    </w:p>
    <w:p w14:paraId="26BDA28A" w14:textId="77777777" w:rsidR="004262DF" w:rsidRPr="00747B39" w:rsidRDefault="004262DF" w:rsidP="004262DF">
      <w:pPr>
        <w:pStyle w:val="NoSpacing"/>
        <w:tabs>
          <w:tab w:val="left" w:pos="1440"/>
        </w:tabs>
      </w:pPr>
      <w:r w:rsidRPr="00747B39">
        <w:t xml:space="preserve">Daughter of John </w:t>
      </w:r>
      <w:proofErr w:type="spellStart"/>
      <w:r w:rsidRPr="00747B39">
        <w:t>Hende</w:t>
      </w:r>
      <w:proofErr w:type="spellEnd"/>
      <w:r w:rsidRPr="00747B39">
        <w:t>, the elder, (</w:t>
      </w:r>
      <w:proofErr w:type="gramStart"/>
      <w:r w:rsidRPr="00747B39">
        <w:t>d.1461)(</w:t>
      </w:r>
      <w:proofErr w:type="gramEnd"/>
      <w:r w:rsidRPr="00747B39">
        <w:t>q.v.), and his wife, Griselda(q.v.). (H.P. p.458)</w:t>
      </w:r>
    </w:p>
    <w:p w14:paraId="54115336" w14:textId="77777777" w:rsidR="004262DF" w:rsidRPr="00747B39" w:rsidRDefault="004262DF" w:rsidP="004262DF">
      <w:pPr>
        <w:pStyle w:val="NoSpacing"/>
        <w:tabs>
          <w:tab w:val="left" w:pos="1440"/>
        </w:tabs>
      </w:pPr>
      <w:r w:rsidRPr="00747B39">
        <w:t xml:space="preserve">= 1 Walter </w:t>
      </w:r>
      <w:proofErr w:type="spellStart"/>
      <w:r w:rsidRPr="00747B39">
        <w:t>Wryttle</w:t>
      </w:r>
      <w:proofErr w:type="spellEnd"/>
      <w:r w:rsidRPr="00747B39">
        <w:t>(q.v.).   (ibid.)</w:t>
      </w:r>
    </w:p>
    <w:p w14:paraId="37B2189B" w14:textId="77777777" w:rsidR="004262DF" w:rsidRPr="00747B39" w:rsidRDefault="004262DF" w:rsidP="004262DF">
      <w:pPr>
        <w:pStyle w:val="NoSpacing"/>
        <w:tabs>
          <w:tab w:val="left" w:pos="1440"/>
        </w:tabs>
      </w:pPr>
    </w:p>
    <w:p w14:paraId="4666D1EB" w14:textId="77777777" w:rsidR="004262DF" w:rsidRPr="00747B39" w:rsidRDefault="004262DF" w:rsidP="004262DF">
      <w:pPr>
        <w:pStyle w:val="NoSpacing"/>
        <w:tabs>
          <w:tab w:val="left" w:pos="1440"/>
        </w:tabs>
      </w:pPr>
    </w:p>
    <w:p w14:paraId="718FF584" w14:textId="77777777" w:rsidR="004262DF" w:rsidRPr="00747B39" w:rsidRDefault="004262DF" w:rsidP="004262DF">
      <w:pPr>
        <w:pStyle w:val="NoSpacing"/>
        <w:tabs>
          <w:tab w:val="left" w:pos="1440"/>
        </w:tabs>
      </w:pPr>
      <w:r w:rsidRPr="00747B39">
        <w:t>17 September 2022</w:t>
      </w:r>
    </w:p>
    <w:p w14:paraId="7DA42C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EC8BD" w14:textId="77777777" w:rsidR="004262DF" w:rsidRDefault="004262DF" w:rsidP="009139A6">
      <w:r>
        <w:separator/>
      </w:r>
    </w:p>
  </w:endnote>
  <w:endnote w:type="continuationSeparator" w:id="0">
    <w:p w14:paraId="7C9FCE42" w14:textId="77777777" w:rsidR="004262DF" w:rsidRDefault="004262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243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98A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162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414D7" w14:textId="77777777" w:rsidR="004262DF" w:rsidRDefault="004262DF" w:rsidP="009139A6">
      <w:r>
        <w:separator/>
      </w:r>
    </w:p>
  </w:footnote>
  <w:footnote w:type="continuationSeparator" w:id="0">
    <w:p w14:paraId="772C159F" w14:textId="77777777" w:rsidR="004262DF" w:rsidRDefault="004262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7F2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7B6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17C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2DF"/>
    <w:rsid w:val="000666E0"/>
    <w:rsid w:val="002510B7"/>
    <w:rsid w:val="004262D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219A6"/>
  <w15:chartTrackingRefBased/>
  <w15:docId w15:val="{A41FCE3D-300B-4876-BF1B-E5C36B25E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2022-12-19T08:05:00Z</dcterms:created>
  <dcterms:modified xsi:type="dcterms:W3CDTF">2022-12-19T08:05:00Z</dcterms:modified>
</cp:coreProperties>
</file>